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35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bookmarkStart w:id="0" w:name="_GoBack"/>
      <w:bookmarkEnd w:id="0"/>
      <w:r w:rsidRPr="007C5334">
        <w:rPr>
          <w:szCs w:val="28"/>
        </w:rPr>
        <w:t xml:space="preserve">Приложение </w:t>
      </w:r>
      <w:r w:rsidR="00062105" w:rsidRPr="007C5334">
        <w:rPr>
          <w:szCs w:val="28"/>
        </w:rPr>
        <w:t>3</w:t>
      </w:r>
    </w:p>
    <w:p w:rsidR="008A3284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r w:rsidRPr="007C5334">
        <w:rPr>
          <w:szCs w:val="28"/>
        </w:rPr>
        <w:t>к решению Совета депутатов</w:t>
      </w:r>
    </w:p>
    <w:p w:rsidR="008A3284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r w:rsidRPr="007C5334">
        <w:rPr>
          <w:szCs w:val="28"/>
        </w:rPr>
        <w:t>города Новосибирска</w:t>
      </w:r>
    </w:p>
    <w:p w:rsidR="008A3284" w:rsidRPr="007C5334" w:rsidRDefault="007C5334" w:rsidP="00BA49CC">
      <w:pPr>
        <w:tabs>
          <w:tab w:val="left" w:pos="6237"/>
        </w:tabs>
        <w:ind w:left="6096"/>
        <w:rPr>
          <w:szCs w:val="28"/>
        </w:rPr>
      </w:pPr>
      <w:r>
        <w:rPr>
          <w:szCs w:val="28"/>
        </w:rPr>
        <w:t>от ______________</w:t>
      </w:r>
      <w:r w:rsidR="008A3284" w:rsidRPr="007C5334">
        <w:rPr>
          <w:szCs w:val="28"/>
        </w:rPr>
        <w:t>№___</w:t>
      </w:r>
      <w:r>
        <w:rPr>
          <w:szCs w:val="28"/>
        </w:rPr>
        <w:t>__</w:t>
      </w:r>
    </w:p>
    <w:p w:rsidR="004B5D9F" w:rsidRPr="007C5334" w:rsidRDefault="004B5D9F" w:rsidP="008A3284">
      <w:pPr>
        <w:ind w:left="6096" w:firstLine="1"/>
        <w:jc w:val="right"/>
        <w:rPr>
          <w:szCs w:val="28"/>
        </w:rPr>
      </w:pPr>
    </w:p>
    <w:p w:rsidR="00D33FDB" w:rsidRDefault="00D33FDB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755C3B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062105" w:rsidP="00976D6F">
      <w:pPr>
        <w:tabs>
          <w:tab w:val="left" w:pos="3686"/>
          <w:tab w:val="left" w:pos="3969"/>
          <w:tab w:val="left" w:pos="4111"/>
          <w:tab w:val="left" w:pos="5670"/>
          <w:tab w:val="left" w:pos="5812"/>
        </w:tabs>
        <w:jc w:val="center"/>
        <w:rPr>
          <w:szCs w:val="28"/>
        </w:rPr>
      </w:pPr>
      <w:r>
        <w:rPr>
          <w:szCs w:val="28"/>
        </w:rPr>
        <w:t>____________</w:t>
      </w:r>
    </w:p>
    <w:sectPr w:rsidR="00FA1F9F" w:rsidRPr="002942DC" w:rsidSect="00AE43E7">
      <w:headerReference w:type="default" r:id="rId11"/>
      <w:pgSz w:w="11907" w:h="16840" w:code="9"/>
      <w:pgMar w:top="1134" w:right="851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F42" w:rsidRDefault="008F7F42" w:rsidP="00AE43E7">
      <w:r>
        <w:separator/>
      </w:r>
    </w:p>
  </w:endnote>
  <w:endnote w:type="continuationSeparator" w:id="0">
    <w:p w:rsidR="008F7F42" w:rsidRDefault="008F7F42" w:rsidP="00AE4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F42" w:rsidRDefault="008F7F42" w:rsidP="00AE43E7">
      <w:r>
        <w:separator/>
      </w:r>
    </w:p>
  </w:footnote>
  <w:footnote w:type="continuationSeparator" w:id="0">
    <w:p w:rsidR="008F7F42" w:rsidRDefault="008F7F42" w:rsidP="00AE43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303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E43E7" w:rsidRPr="00AE43E7" w:rsidRDefault="00AE43E7">
        <w:pPr>
          <w:pStyle w:val="a6"/>
          <w:jc w:val="center"/>
          <w:rPr>
            <w:sz w:val="20"/>
            <w:szCs w:val="20"/>
          </w:rPr>
        </w:pPr>
        <w:r w:rsidRPr="00AE43E7">
          <w:rPr>
            <w:sz w:val="20"/>
            <w:szCs w:val="20"/>
          </w:rPr>
          <w:fldChar w:fldCharType="begin"/>
        </w:r>
        <w:r w:rsidRPr="00AE43E7">
          <w:rPr>
            <w:sz w:val="20"/>
            <w:szCs w:val="20"/>
          </w:rPr>
          <w:instrText xml:space="preserve"> PAGE   \* MERGEFORMAT </w:instrText>
        </w:r>
        <w:r w:rsidRPr="00AE43E7">
          <w:rPr>
            <w:sz w:val="20"/>
            <w:szCs w:val="20"/>
          </w:rPr>
          <w:fldChar w:fldCharType="separate"/>
        </w:r>
        <w:r w:rsidR="00976D6F">
          <w:rPr>
            <w:noProof/>
            <w:sz w:val="20"/>
            <w:szCs w:val="20"/>
          </w:rPr>
          <w:t>2</w:t>
        </w:r>
        <w:r w:rsidRPr="00AE43E7">
          <w:rPr>
            <w:sz w:val="20"/>
            <w:szCs w:val="20"/>
          </w:rPr>
          <w:fldChar w:fldCharType="end"/>
        </w:r>
      </w:p>
    </w:sdtContent>
  </w:sdt>
  <w:p w:rsidR="00AE43E7" w:rsidRDefault="00AE43E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3A1"/>
    <w:rsid w:val="00054C9F"/>
    <w:rsid w:val="00060A87"/>
    <w:rsid w:val="00062105"/>
    <w:rsid w:val="000B5ED1"/>
    <w:rsid w:val="000D632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E68CE"/>
    <w:rsid w:val="00325520"/>
    <w:rsid w:val="00331EB9"/>
    <w:rsid w:val="0035587D"/>
    <w:rsid w:val="00357B1B"/>
    <w:rsid w:val="00383635"/>
    <w:rsid w:val="003E5911"/>
    <w:rsid w:val="003F0361"/>
    <w:rsid w:val="003F23AA"/>
    <w:rsid w:val="00402FCE"/>
    <w:rsid w:val="00413B6D"/>
    <w:rsid w:val="00420873"/>
    <w:rsid w:val="00427432"/>
    <w:rsid w:val="004353FD"/>
    <w:rsid w:val="004534C6"/>
    <w:rsid w:val="0045453A"/>
    <w:rsid w:val="00454EAB"/>
    <w:rsid w:val="00485B81"/>
    <w:rsid w:val="00486340"/>
    <w:rsid w:val="0049380E"/>
    <w:rsid w:val="004A62FD"/>
    <w:rsid w:val="004B5D9F"/>
    <w:rsid w:val="004C2770"/>
    <w:rsid w:val="00570B08"/>
    <w:rsid w:val="00583D1D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55C3B"/>
    <w:rsid w:val="007743E1"/>
    <w:rsid w:val="0079131E"/>
    <w:rsid w:val="00792908"/>
    <w:rsid w:val="00793882"/>
    <w:rsid w:val="00795A9B"/>
    <w:rsid w:val="007A5406"/>
    <w:rsid w:val="007A64E3"/>
    <w:rsid w:val="007B35FC"/>
    <w:rsid w:val="007C5334"/>
    <w:rsid w:val="007D61C8"/>
    <w:rsid w:val="007D7306"/>
    <w:rsid w:val="007F60FE"/>
    <w:rsid w:val="00803127"/>
    <w:rsid w:val="008122CB"/>
    <w:rsid w:val="008135D9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8F7F42"/>
    <w:rsid w:val="00911E29"/>
    <w:rsid w:val="009334D8"/>
    <w:rsid w:val="0094403E"/>
    <w:rsid w:val="009476DA"/>
    <w:rsid w:val="00976D6F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43E7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9C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1352F"/>
    <w:rsid w:val="00E403BE"/>
    <w:rsid w:val="00E7347F"/>
    <w:rsid w:val="00E86D7F"/>
    <w:rsid w:val="00E91598"/>
    <w:rsid w:val="00E93091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3329B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semiHidden/>
    <w:unhideWhenUsed/>
    <w:rsid w:val="00A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43E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semiHidden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semiHidden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6KDV5W64NSFS-385-12513</_dlc_DocId>
    <_dlc_DocIdUrl xmlns="746016b1-ecc9-410e-95eb-a13f7eb3881b">
      <Url>http://port.admnsk.ru/sites/main/sovet/_layouts/DocIdRedir.aspx?ID=6KDV5W64NSFS-385-12513</Url>
      <Description>6KDV5W64NSFS-385-12513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0609B2-1F2E-4730-A946-37D4F27D61BD}"/>
</file>

<file path=customXml/itemProps2.xml><?xml version="1.0" encoding="utf-8"?>
<ds:datastoreItem xmlns:ds="http://schemas.openxmlformats.org/officeDocument/2006/customXml" ds:itemID="{0347C5ED-2575-4B49-94C2-D2D1D622E4D7}"/>
</file>

<file path=customXml/itemProps3.xml><?xml version="1.0" encoding="utf-8"?>
<ds:datastoreItem xmlns:ds="http://schemas.openxmlformats.org/officeDocument/2006/customXml" ds:itemID="{26539B2C-A496-4A89-80AC-62620E5E7263}"/>
</file>

<file path=customXml/itemProps4.xml><?xml version="1.0" encoding="utf-8"?>
<ds:datastoreItem xmlns:ds="http://schemas.openxmlformats.org/officeDocument/2006/customXml" ds:itemID="{9520730D-4B53-41E0-8A4C-55726B0B7007}"/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omoskaleva</cp:lastModifiedBy>
  <cp:revision>5</cp:revision>
  <cp:lastPrinted>2014-10-22T04:26:00Z</cp:lastPrinted>
  <dcterms:created xsi:type="dcterms:W3CDTF">2016-11-14T03:40:00Z</dcterms:created>
  <dcterms:modified xsi:type="dcterms:W3CDTF">2016-11-30T03:16:00Z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205ebd29-5ced-48df-820a-33d3cdaff491</vt:lpwstr>
  </property>
</Properties>
</file>